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0D4" w:rsidRPr="00270019" w:rsidRDefault="001100D4" w:rsidP="00270019">
      <w:pPr>
        <w:shd w:val="clear" w:color="auto" w:fill="FFFFFF"/>
        <w:spacing w:after="180" w:line="375" w:lineRule="atLeast"/>
        <w:outlineLvl w:val="0"/>
        <w:rPr>
          <w:rFonts w:ascii="Arial" w:hAnsi="Arial" w:cs="Arial"/>
          <w:color w:val="000000"/>
          <w:kern w:val="36"/>
          <w:sz w:val="32"/>
          <w:szCs w:val="32"/>
          <w:lang w:eastAsia="ru-RU"/>
        </w:rPr>
      </w:pPr>
      <w:r w:rsidRPr="00270019">
        <w:rPr>
          <w:rFonts w:ascii="Arial" w:hAnsi="Arial" w:cs="Arial"/>
          <w:color w:val="000000"/>
          <w:kern w:val="36"/>
          <w:sz w:val="32"/>
          <w:szCs w:val="32"/>
          <w:lang w:eastAsia="ru-RU"/>
        </w:rPr>
        <w:t>Приказ Министерства образования и науки Республики Татарстан, Министерства по делам молодежи, спорту и туризму Республики Татарстан и Министерства внутренних дел по Республике Татарстан от 30 июня 2007 г. N 1400/7/9/495 "О создании отрядов профилактики правонарушений в учебных заведениях Республики Татарстан"</w:t>
      </w:r>
    </w:p>
    <w:p w:rsidR="001100D4" w:rsidRDefault="001100D4"/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настоящее время в республике особое внимание уделяется организации и проведению ранней профилактики правонарушений среди учащихся и студентов. Внедряются новые и возрождаются забытые формы работы с молодежью. Значительный вклад в борьбу с негативными явлениями в подростковой среде вносят созданные в учебных заведениях отряды профилактики. Участие в правоохранительном движении помогает молодому поколению реализовать свои возможности, развивать лидерские и коллективные качества, быть полезными обществу, формирует правовое сознание. Все это создает позитивную альтернативу криминальным молодежным группировкам, повышает уровень безопасности в образовательных учреждениях.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 учетом изложенного, приказываем: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Создать Отряды профилактики правонарушений в учебных заведениях Республики Татарстан из числа учащихся образовательного учреждения.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Утвердить Положение о создании Отрядов профилактики правонарушений в учебных заведениях Республики Татарстан.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Возложить на Министерство образования и науки Республики Татарстан осуществление взаимодействия и координации работы отрядов профилактики правонарушений в учебных заведениях.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Совместный приказ Государственного комитета Республики Татарстан по делам детей и молодежи, Министерства внутренних дел и Министерства образования Татарстана N 527/458/125 от 07.08.2000 г. считать утратившим силу.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Контроль за выполнением данного приказа возложить на заместителей министров заинтересованных ведомств, курирующих данную линию работы.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Министр образования и науки Республики Татарстан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Р.Ф. Шайхелисламов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Министр по делам молодежи, спорту и туризму Республики Татарстан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М.М. Бариев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Министр внутренних дел по Республике Татарстан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А.А. Сафаров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Приложение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 приказу Министерства образования и науки РТ,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Министерства по делам молодежи, спорту и туризму РТ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Министерства внутренних дел по Республике Татарстан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 30 июня 2007 г. N 1400/7/9/495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Положение о создании отрядов профилактики правонарушений в учебных заведениях Республики Татарстан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I. Общие положения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Настоящим Положением регулируются отношения, возникающие в связи с деятельностью учащихся в учебных заведениях в сфере профилактики и пресечения правонарушений.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Отряд профилактики правонарушений (в дальнейшем Отряд) - проявление молодежных инициатив и одна из форм самоуправления учащихся в деятельности учебного заведения.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Отряд является добровольным формированием, образуемым учебным заведением для профилактики и пресечения правонарушений среди учащихся. Направление деятельности Отряда определяется его целями и задачами.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Форма организации деятельности Отряда выбирается самостоятельно учебным заведением с учетом его специфики и особенностей.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Отряд осуществляет свою деятельность в учебных зданиях, студенческих общежитиях и на прилегающей к учебному заведению территории в соответствии с Уставом учебного заведения и руководствуется действующими федеральными и республиканскими законами, решениями Министерства образования и науки Республики Татарстан, Министерства по делам молодежи, спорту и туризму Республики Татарстан, Министерства внутренних дел по Республике Татарстан.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II. Цели и задачи Отряда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 Цели: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пропаганда правовых знаний и здорового образа жизни среди учащихся;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оказание правовой помощи учащимся, оказавшимся в трудной жизненной ситуации, содействие возникновению ощущения собственной значимости у трудных подростков;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проведение мероприятий, направленных на профилактику и пресечение правонарушений среди учащихся;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оказание помощи учащимся в освоении навыков психологического общения в атмосфере душевного равновесия, воспитание лидерских качеств;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организация и вовлечение учащихся в организованные формы досуга, оказание содействия в их трудоустройстве;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содействие государственным организациям и учреждениям системы профилактики, общественным организациям в улучшении и оздоровлении нравственной и криминальной обстановки в молодежной среде;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проявление заботы о престарелых одиноких людях;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оказание содействия в улучшении качества знаний неуспевающим и отстающим учащимся.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 Задачи: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организация профилактики правонарушений в молодежной среде;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содействие развитию добровольного участия учащихся в деятельности учебного заведения по обеспечению внутреннего распорядка;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взаимодействие с органами внутренних дел по вопросам предупреждения и пресечения правонарушений в молодежной среде;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взаимодействие с администрацией учебного заведения, органами внутренних дел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взаимодействие с управлениями и отделами по делам молодежи, спорту и туризму муниципальных образований в организации массовых мероприятий, вовлечение учащихся в их проведение.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III. Структура и руководящие органы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 Органы управления Отряда: общее собрание, Совет отряда, заместитель руководителя учебного заведения по учебно-воспитательной работе (социальный педагог) - куратор от учебного заведения, школьный инспектор - куратор от органов внутренних дел, психолог образовательного учреждения (по согласованию), представитель родительского актива (по согласованию), командир, командиры отделений (звеньев).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 Общее руководство и контроль за деятельностью Отряда осуществляют заместитель руководителя учебного заведения по учебно-воспитательной работе (социальный педагог) и школьный инспектор.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 Отряд состоит из Совета Отряда и отделений (звеньев), которые могут иметь различные направления деятельности, связанные с участием в профилактике правонарушений и поддержании внутреннего распорядка в учебном заведении.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Примечание: количество и специализация отделений (звеньев) Отряда определяется качественным составом и направлением деятельности.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 Высшим органом Отряда является общее собрание, которое созывается не реже двух раз в год.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Внеочередное собрание созывается по требованию не менее 1/2 членов Отряда, куратора или командира Отряда, а также по решению Совета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компетенцию общего собрания Отряда входит: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принятие и изменение Положения;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избрание и освобождение командира, заместителя командира Отряда, Совета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решение о реорганизации или ликвидации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определение направлений деятельности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назначение командира, заместителя командира, Совета Отряда, а также командиров отделений (звеньев);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заслушивание и утверждение отчетов о своей деятельности командира, Совета Отряда, командиров отделений (звеньев), других должностных лиц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полномочное решение всех вопросов, касающихся деятельности Отряда, в том числе подтверждение или отмена решений Совета Отряда и командира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 Общее собрание Отряда является правомочным, если на нем присутствует более 50%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общего собрания считается принятым при условии, если за него проголосовало более 50% членов Отряда, присутствующих на общем собрании.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 Совет Отряда как коллегиальный орган: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разрабатывает мероприятия по обеспечению порядка в учебных зданиях, студенческих общежитиях и на прилегающей к учебному заведению территории;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распределяет силы и средства Отряда согласно утвержденным планам;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обобщает и распространяет опыт работы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знакомится с опытом работы аналогичных организаций, действующих в других регионах Республики Татарстан и Российской Федерации;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принимает решение по совершенствованию структуры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организует учебно-методическую работу среди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 В Совет Отряда входят: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командир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заместитель командира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командиры отделений (звеньев) Отряда;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куратор от учебного заведения - заместитель директора по воспитательной работе (социальный педагог);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куратор от органа внутренних дел - школьный инспектор по делам несовершеннолетних или сотрудник милиции, на территории обслуживания которого находится учебное заведение;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психолог образовательного учреждения (по согласованию);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представитель родительского актива (по согласованию).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 Командир Отряда: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15.1. Руководит личным составом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15.2. Участвует в работе Совета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15.3. Организует работу по реализации планов деятельности Отряда, согласованных с кураторами от учебного заведения и органа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15.4. Осуществляет взаимодействие с администрацией учебного заведения - в деятельности по профилактике правонарушений и поддержанию внутреннего распорядка в учебном заведении; с органами внутренних дел -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15.5. Планирует и организует теоретическую, специальную и физическую подготовку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15.6. Совместно с заместителем руководителя по учебно-воспитательной работе учебного заведения (социальным педагогом) рассматривает вопросы финансирования, материально-технического обеспечения и морального поощрения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15.7. Ведет учет поощрений и взысканий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15.8. Проводит анализ имеющихся фактов правонарушений, причин, способствующих их появлению, вырабатывает рекомендации и предложения.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15.9. Ведет подготовку и расстановку кадров, назначает командиров отделений (звеньев).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15.10. Периодически (ежемесячно или ежеквартально) готовит информационно-аналитическую справку о деятельности Отряда учебного заведения кураторам от учебного заведения и органа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15.11. Несет ответственность за работу Совета Отряда и Отряда в целом.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15.12. Принимает к исполнению должностные инструкции заместителя командира, командира отделения (звеньев), члена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Командир Отряда назначается и освобождается общим собранием Отряда по согласованию с руководством учебного заведения и куратором от органа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 3аместитель командира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16.1. Руководит работой отделений (звеньев).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16.2. Осуществляет взаимодействие с органами внутренних дел при организации специальных мероприятий.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16.3. Разрабатывает и ведет учетную документацию по деятельности Отряда, при наличии выдает удостоверения.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16.4. Разрабатывает и ведет учет издаваемых приказов.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16.5. Участвует в подготовке и расстановке кадров.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16.6. Занимается планированием и оснащением техническими средствами членов Отряда, ведет их учет, хранение и выдачу.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Заместитель командира назначается и освобождается общим собранием Отряда по согласованию с руководством учебного заведения и куратором от органа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 Командир отделения (звена):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17.1. Руководит отделением (звеном)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17.2. Осуществляет взаимодействие с куратором учебного заведения - в профилактике правонарушений и поддержании внутреннего распорядка в учебном заведении; с куратором от органа внутренних дел -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17.3. Участвует в привлечении и отборе учащихся в члены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17.4. Является непосредственным пропагандистом участия молодежи в поддержании внутреннего распорядка учебного заведения.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17.5. Подготавливает ходатайство командиру для поощрения особо отличившихся членов Отряда или наложения взыскания.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17.6. Несет ответственность за сохранность технических средств, полученных членами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17.7. Организует явку членов Отряда для проведения теоретической и физической подготовки.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Командир отделения (группы) назначается и освобождается командиром Отряда по согласованию с Советом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 Куратор Отряда от учебного заведения: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18.1. Руководит деятельностью Отряда учебного заведения в пределах своей компетенции.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18.2. Взаимодействует с куратором от органа внутренних дел по планированию действий Отряда, проведению мероприятий Отрядом в учебном заведении и предоставляет сведения о проделанной работе.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18.3. Вносит на рассмотрение администрации учебного заведения предложения по решению социальных вопросов, моральному и материальному стимулированию учащихся -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18.4. Представляет общему собранию Отряда, администрации учебного заведения, правоохранительным органам кандидатуру командира, заместителя командира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IV. Условия и порядок приема в Отряд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19. В Отряд принимаются на добровольной основе молодые граждане Российской Федерации в возрасте не моложе 14 лет, учащиеся общеобразовательных школ, начальных и средних специальных профессиональных учреждений Республики Татарстан.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 Прием в Отряд осуществляется в индивидуальном порядке с письменного разрешения родителей на основании личного заявления вступающего.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21. За вновь вступающим закрепляется наставник из числа опытных членов Отряда, которым по окончании стажировки предоставляются характеризующие данные.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22. Вновь принятому, при наличии, вручается удостоверение члена Отряда учебного заведения, а также форма установленного образца.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 Исключение из Отряда производится по следующим основаниям: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23.1. Личное заявление члена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23.2. В связи с систематическим невыполнением требований настоящего Положения, должностных инструкций, решений общего собрания.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23.3. В случае совершения действий, порочащих честь и достоинство члена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23.4. Постановка на учет в лечебно-профилактических учреждениях по поводу психического заболевания, наркомании, алкоголизма.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24. При отчислении (исключении) из состава Отряда учащийся обязан, при наличии, сдать удостоверение, форму установленного образца, а также другое имущество, полученное им в пользование.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25. Исключение производится общим собранием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26. Информация о принятии или исключении доводится до сведения членов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V. Права и обязанности члена Отряда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 Член Отряда обязан: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27.1. Руководствоваться в своей деятельности Конституцией Российской Федерации, Конституцией Республики Татарстан, действующим федеральным, республиканским законодательством, решениями Министерства по делам молодежи, спорту и туризму Республики Татарстан, Министерства образования и науки Республики Татарстан, настоящим Положением, должностными инструкциями и решениями общего собрания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27.2. Активно участвовать в деятельности учебного заведения по поддержанию внутреннего распорядка, в работе по профилактике и предупреждению правонарушений и преступлений среди учащихся.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27.3. В общении с гражданами и учащимися проявлять корректность и выдержку.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27.4. Являться примером в учебе, быту, повышать свои правовые знания, специальную и физическую подготовку.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27.5. При выполнении заданий четко выполнять приказы и требования представителей правоохранительных органов при несении дежурства с сотрудниками милиции, а также командира, членов Совета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27.6. В случае обращения граждан с сообщениями о событиях, угрожающих личной безопасности граждан, общественной безопасности, общественному порядку, или обнаружении указанных фактов непосредственно членом Отряда сообщить об этом в ближайший орган внутренних дел и принимать меры по спасению людей, пресечению преступлений или правонарушений.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27.7. Оказывать помощь, в том числе первую медицинскую, гражданам, пострадавшим от преступлений и несчастных случаев, а также находящимся в беспомощном состоянии.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28. Член Отряда имеет право: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28.1. Требовать от учащихся и молодых граждан соблюдения установленного внутреннего распорядка учебного заведения и прекращения нарушений общественного порядка.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28.2. Докладывать в Совет Отряда о нарушениях внутреннего распорядка или причинении имущественного или иного ущерба физическому или юридическому лицу.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VI. Меры морального и материального стимулирования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29. К члену Отряда за активную работу могут быть применены следующие меры поощрения: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объявление благодарности;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объявление благодарности родителям (законным представителям);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награждение почетной грамотой;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награждение ценным подарком;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денежное вознаграждение.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30. К члену Отряда могут быть применены следующие меры взыскания: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предупреждение;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замечание;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выговор;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строгий выговор;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отстранение от должности;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исключение из Отряда.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VII. Порядок взаимодействия с правоохранительными органами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31. Взаимодействие Отряда учебного заведения с правоохранительными органами осуществляется через участие представителей органов внутренних дел в работе Совета Отряда и закрепленного куратора от органов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32. При решении вопросов, находящихся в компетенции районных, городских и республиканских органов внутренних дел, куратор от органов внутренних дел (школьный инспектор) и командир Отряда согласовывают свои действия. При проведении совместных мероприятий Отряд подчиняется представителям органов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VIII. Прекращение деятельности Отряда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33. Прекращение деятельности Отряда осуществляется в виде его реорганизации или ликвидации.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34. Реорганизация Отряда осуществляется по решению общего собрания по согласованию с администрацией учебного заведения и куратора от органов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Имущество Отряда после его реорганизации переходит к вновь созданному формированию учебного заведения.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35. Ликвидация Отряда учебного заведения осуществляется по решению общего собрания по согласованию с администрацией учебного заведения и куратором от органов внутренних дел.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Имущество Отряда после ликвидации передается администрации учебного заведения.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IX. Гарантии правовой и социальной защиты членов Отряда</w:t>
      </w:r>
    </w:p>
    <w:p w:rsidR="001100D4" w:rsidRDefault="001100D4" w:rsidP="00270019">
      <w:pPr>
        <w:pStyle w:val="NormalWeb"/>
        <w:shd w:val="clear" w:color="auto" w:fill="FFFFFF"/>
        <w:spacing w:before="0" w:beforeAutospacing="0" w:after="0" w:afterAutospacing="0" w:line="315" w:lineRule="atLeast"/>
        <w:ind w:firstLine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36. Члены Отряда при исполнении обязанностей по обеспечению выполнения внутреннего распорядка находятся под защитой государства в соответствии с действующим законодательством.</w:t>
      </w:r>
    </w:p>
    <w:p w:rsidR="001100D4" w:rsidRDefault="001100D4">
      <w:bookmarkStart w:id="0" w:name="_GoBack"/>
      <w:bookmarkEnd w:id="0"/>
    </w:p>
    <w:sectPr w:rsidR="001100D4" w:rsidSect="00605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019"/>
    <w:rsid w:val="001100D4"/>
    <w:rsid w:val="00270019"/>
    <w:rsid w:val="00430F35"/>
    <w:rsid w:val="004E6F05"/>
    <w:rsid w:val="005960E3"/>
    <w:rsid w:val="0060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D2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70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01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270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2622</Words>
  <Characters>14948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образования и науки Республики Татарстан, Министерства по делам молодежи, спорту и туризму Республики Татарстан и Министерства внутренних дел по Республике Татарстан от 30 июня 2007 г</dc:title>
  <dc:subject/>
  <dc:creator>Мифтахов</dc:creator>
  <cp:keywords/>
  <dc:description/>
  <cp:lastModifiedBy>Фирдия</cp:lastModifiedBy>
  <cp:revision>2</cp:revision>
  <dcterms:created xsi:type="dcterms:W3CDTF">2014-02-25T12:49:00Z</dcterms:created>
  <dcterms:modified xsi:type="dcterms:W3CDTF">2014-02-25T12:49:00Z</dcterms:modified>
</cp:coreProperties>
</file>